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55A6" w:rsidRDefault="006A55A6" w:rsidP="006A55A6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_Hlk520809302"/>
      <w:bookmarkStart w:id="1" w:name="_Hlk491845607"/>
      <w:bookmarkStart w:id="2" w:name="_GoBack"/>
      <w:bookmarkEnd w:id="2"/>
      <w:r>
        <w:rPr>
          <w:rFonts w:ascii="Arial" w:hAnsi="Arial" w:cs="Arial"/>
          <w:b/>
          <w:sz w:val="24"/>
          <w:szCs w:val="24"/>
        </w:rPr>
        <w:t>3GPP TSG RAN meeting #81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80DFD" w:rsidRPr="00E80DFD">
        <w:rPr>
          <w:rFonts w:ascii="Arial" w:hAnsi="Arial" w:cs="Arial"/>
          <w:b/>
          <w:sz w:val="24"/>
          <w:szCs w:val="24"/>
        </w:rPr>
        <w:t>RP-181549</w:t>
      </w:r>
    </w:p>
    <w:p w:rsidR="006A45BA" w:rsidRPr="006A45BA" w:rsidRDefault="006A55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Gold Coast, Australia, September 10-13, 2018</w:t>
      </w:r>
      <w:bookmarkEnd w:id="0"/>
      <w:bookmarkEnd w:id="1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850EA" w:rsidRPr="00E850EA">
        <w:rPr>
          <w:rFonts w:eastAsia="Batang" w:cs="Arial"/>
          <w:sz w:val="18"/>
          <w:szCs w:val="18"/>
          <w:lang w:eastAsia="zh-CN"/>
        </w:rPr>
        <w:t>RP-181426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>Rel-16 NR intra band Carrier Aggregation for xCC DL/yCC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9.5.1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>Rel-16 NR intra band Carrier Aggregation for xCC DL/yCC UL including contiguous and non-contiguous spectrum (x&gt;=y)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85D0E">
        <w:t>R16_</w:t>
      </w:r>
      <w:r w:rsidR="00D85D0E">
        <w:rPr>
          <w:lang w:eastAsia="ja-JP"/>
        </w:rPr>
        <w:t>NR</w:t>
      </w:r>
      <w:r w:rsidR="00D85D0E">
        <w:t xml:space="preserve">_CA_ </w:t>
      </w:r>
      <w:r w:rsidR="00D85D0E">
        <w:rPr>
          <w:lang w:eastAsia="ja-JP"/>
        </w:rPr>
        <w:t>Intra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:rsidR="00830D78" w:rsidRPr="00E17D0D" w:rsidRDefault="005121F6" w:rsidP="00E72C5E">
            <w:pPr>
              <w:pStyle w:val="TAL"/>
            </w:pPr>
            <w:r w:rsidRPr="005121F6">
              <w:t>NR intra band CA for xCC DL/yCC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:rsidTr="00E17D0D">
        <w:trPr>
          <w:cantSplit/>
        </w:trPr>
        <w:tc>
          <w:tcPr>
            <w:tcW w:w="636" w:type="dxa"/>
          </w:tcPr>
          <w:p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92BE1" w:rsidRPr="00E17D0D" w:rsidTr="00E17D0D">
        <w:trPr>
          <w:cantSplit/>
          <w:trHeight w:val="281"/>
        </w:trPr>
        <w:tc>
          <w:tcPr>
            <w:tcW w:w="636" w:type="dxa"/>
          </w:tcPr>
          <w:p w:rsidR="00392BE1" w:rsidRPr="00E17D0D" w:rsidRDefault="00392BE1" w:rsidP="00392BE1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1E297D" w:rsidRDefault="00392BE1" w:rsidP="00392B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92BE1" w:rsidRPr="001E297D" w:rsidRDefault="0082308C" w:rsidP="00392BE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392BE1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392BE1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392BE1" w:rsidRPr="00E17D0D" w:rsidTr="00E17D0D">
        <w:trPr>
          <w:cantSplit/>
          <w:trHeight w:val="281"/>
        </w:trPr>
        <w:tc>
          <w:tcPr>
            <w:tcW w:w="636" w:type="dxa"/>
          </w:tcPr>
          <w:p w:rsidR="00392BE1" w:rsidRPr="00E17D0D" w:rsidRDefault="00392BE1" w:rsidP="00392BE1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1E297D" w:rsidRDefault="00392BE1" w:rsidP="00392B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92BE1" w:rsidRPr="001E297D" w:rsidRDefault="0082308C" w:rsidP="00392BE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392BE1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392BE1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392BE1" w:rsidRPr="00E17D0D" w:rsidTr="00E17D0D">
        <w:trPr>
          <w:cantSplit/>
          <w:trHeight w:val="281"/>
        </w:trPr>
        <w:tc>
          <w:tcPr>
            <w:tcW w:w="636" w:type="dxa"/>
          </w:tcPr>
          <w:p w:rsidR="00392BE1" w:rsidRDefault="00392BE1" w:rsidP="00392BE1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Default="00392BE1" w:rsidP="00392BE1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:rsidR="00392BE1" w:rsidRPr="00CC67DB" w:rsidRDefault="00392BE1" w:rsidP="00392BE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:rsidTr="00204BA5">
        <w:trPr>
          <w:cantSplit/>
          <w:trHeight w:val="281"/>
        </w:trPr>
        <w:tc>
          <w:tcPr>
            <w:tcW w:w="636" w:type="dxa"/>
          </w:tcPr>
          <w:p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:rsidTr="00204BA5">
        <w:trPr>
          <w:cantSplit/>
          <w:trHeight w:val="281"/>
        </w:trPr>
        <w:tc>
          <w:tcPr>
            <w:tcW w:w="636" w:type="dxa"/>
          </w:tcPr>
          <w:p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:rsidTr="0072364D">
        <w:trPr>
          <w:cantSplit/>
        </w:trPr>
        <w:tc>
          <w:tcPr>
            <w:tcW w:w="636" w:type="dxa"/>
          </w:tcPr>
          <w:p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new</w:t>
            </w:r>
          </w:p>
        </w:tc>
        <w:tc>
          <w:tcPr>
            <w:tcW w:w="3347" w:type="dxa"/>
          </w:tcPr>
          <w:p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:rsidTr="00C31878">
        <w:trPr>
          <w:cantSplit/>
          <w:trHeight w:val="281"/>
        </w:trPr>
        <w:tc>
          <w:tcPr>
            <w:tcW w:w="636" w:type="dxa"/>
          </w:tcPr>
          <w:p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</w:tbl>
    <w:p w:rsidR="00755797" w:rsidRDefault="00755797" w:rsidP="00755797">
      <w:pPr>
        <w:pStyle w:val="Caption"/>
        <w:keepNext/>
        <w:rPr>
          <w:sz w:val="28"/>
        </w:rPr>
      </w:pPr>
    </w:p>
    <w:p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:rsidTr="00E17D0D">
        <w:trPr>
          <w:cantSplit/>
        </w:trPr>
        <w:tc>
          <w:tcPr>
            <w:tcW w:w="636" w:type="dxa"/>
          </w:tcPr>
          <w:p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A54B19" w:rsidRPr="00E17D0D" w:rsidTr="00A54B19">
        <w:trPr>
          <w:cantSplit/>
          <w:trHeight w:val="281"/>
        </w:trPr>
        <w:tc>
          <w:tcPr>
            <w:tcW w:w="636" w:type="dxa"/>
          </w:tcPr>
          <w:p w:rsidR="00A54B19" w:rsidRPr="00E17D0D" w:rsidRDefault="00A54B19" w:rsidP="00A54B1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:rsidR="00A54B19" w:rsidRPr="001E297D" w:rsidRDefault="00A54B19" w:rsidP="00A54B19">
            <w:pPr>
              <w:rPr>
                <w:rFonts w:ascii="Arial" w:hAnsi="Arial" w:cs="Arial"/>
                <w:sz w:val="16"/>
              </w:rPr>
            </w:pPr>
            <w:r w:rsidRPr="001E297D">
              <w:rPr>
                <w:rFonts w:ascii="Arial" w:hAnsi="Arial" w:cs="Arial"/>
                <w:sz w:val="16"/>
              </w:rPr>
              <w:t>DL_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A_n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A_UL_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</w:t>
            </w:r>
            <w:r w:rsidRPr="001E297D">
              <w:rPr>
                <w:rFonts w:ascii="Arial" w:hAnsi="Arial" w:cs="Arial" w:hint="eastAsia"/>
                <w:sz w:val="16"/>
              </w:rPr>
              <w:t>_</w:t>
            </w:r>
            <w:r w:rsidRPr="001E297D">
              <w:rPr>
                <w:rFonts w:ascii="Arial" w:hAnsi="Arial" w:cs="Arial"/>
                <w:sz w:val="16"/>
              </w:rPr>
              <w:t>n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9" w:type="dxa"/>
          </w:tcPr>
          <w:p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0B2C9F">
              <w:rPr>
                <w:rFonts w:cs="Arial"/>
                <w:color w:val="000000"/>
                <w:sz w:val="16"/>
                <w:szCs w:val="16"/>
              </w:rPr>
              <w:t>Bo-Han Hsieh, CHTTL</w:t>
            </w:r>
          </w:p>
        </w:tc>
        <w:tc>
          <w:tcPr>
            <w:tcW w:w="1842" w:type="dxa"/>
          </w:tcPr>
          <w:p w:rsidR="00A54B19" w:rsidRPr="001E297D" w:rsidRDefault="0082308C" w:rsidP="00A54B19">
            <w:pPr>
              <w:pStyle w:val="TAL"/>
              <w:rPr>
                <w:rFonts w:ascii="Calibri" w:hAnsi="Calibri" w:cs="Calibri"/>
                <w:sz w:val="16"/>
                <w:szCs w:val="16"/>
                <w:lang w:val="it-IT" w:eastAsia="ja-JP"/>
              </w:rPr>
            </w:pPr>
            <w:hyperlink r:id="rId14" w:tgtFrame="_blank" w:history="1">
              <w:r w:rsidR="00A54B19" w:rsidRPr="001E297D">
                <w:rPr>
                  <w:rFonts w:eastAsia="PMingLiU"/>
                  <w:sz w:val="16"/>
                  <w:szCs w:val="16"/>
                  <w:lang w:eastAsia="zh-TW"/>
                </w:rPr>
                <w:t>pohanhsieh@cht.com.tw</w:t>
              </w:r>
            </w:hyperlink>
          </w:p>
        </w:tc>
        <w:tc>
          <w:tcPr>
            <w:tcW w:w="3366" w:type="dxa"/>
          </w:tcPr>
          <w:p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0B2C9F">
              <w:rPr>
                <w:rFonts w:cs="Arial"/>
                <w:color w:val="000000"/>
                <w:sz w:val="16"/>
                <w:szCs w:val="16"/>
              </w:rPr>
              <w:t>Ericsson, Nokia, HTC, ASUSTek</w:t>
            </w:r>
          </w:p>
        </w:tc>
        <w:tc>
          <w:tcPr>
            <w:tcW w:w="1440" w:type="dxa"/>
          </w:tcPr>
          <w:p w:rsidR="00A54B19" w:rsidRPr="00E17D0D" w:rsidRDefault="00A54B19" w:rsidP="00A54B19">
            <w:r>
              <w:rPr>
                <w:rFonts w:eastAsia="PMingLiU" w:cs="Arial" w:hint="eastAsia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347" w:type="dxa"/>
          </w:tcPr>
          <w:p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BB7332" w:rsidRPr="00E17D0D" w:rsidTr="00E17D0D">
        <w:trPr>
          <w:cantSplit/>
        </w:trPr>
        <w:tc>
          <w:tcPr>
            <w:tcW w:w="636" w:type="dxa"/>
          </w:tcPr>
          <w:p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DL_n66(2A)_UL_66A</w:t>
            </w:r>
          </w:p>
        </w:tc>
        <w:tc>
          <w:tcPr>
            <w:tcW w:w="709" w:type="dxa"/>
          </w:tcPr>
          <w:p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:rsidR="00BB7332" w:rsidRPr="00E17D0D" w:rsidRDefault="00BB7332" w:rsidP="00BB7332"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347" w:type="dxa"/>
          </w:tcPr>
          <w:p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:rsidTr="00204BA5">
        <w:trPr>
          <w:cantSplit/>
        </w:trPr>
        <w:tc>
          <w:tcPr>
            <w:tcW w:w="636" w:type="dxa"/>
          </w:tcPr>
          <w:p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:rsidTr="00204BA5">
        <w:trPr>
          <w:cantSplit/>
        </w:trPr>
        <w:tc>
          <w:tcPr>
            <w:tcW w:w="636" w:type="dxa"/>
          </w:tcPr>
          <w:p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</w:tbl>
    <w:p w:rsidR="00755797" w:rsidRDefault="00755797" w:rsidP="00755797">
      <w:pPr>
        <w:pStyle w:val="Caption"/>
        <w:keepNext/>
        <w:rPr>
          <w:sz w:val="28"/>
        </w:rPr>
      </w:pPr>
    </w:p>
    <w:p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:rsidTr="00EF4EEA">
        <w:trPr>
          <w:trHeight w:val="20"/>
          <w:jc w:val="center"/>
        </w:trPr>
        <w:tc>
          <w:tcPr>
            <w:tcW w:w="1222" w:type="dxa"/>
          </w:tcPr>
          <w:p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:rsidR="00246DCF" w:rsidRPr="0042332B" w:rsidRDefault="00246DCF" w:rsidP="00B41DBA">
            <w:pPr>
              <w:pStyle w:val="TAH"/>
            </w:pPr>
          </w:p>
        </w:tc>
      </w:tr>
      <w:tr w:rsidR="00BB7332" w:rsidRPr="0042332B" w:rsidTr="00EF4EEA">
        <w:trPr>
          <w:trHeight w:val="304"/>
          <w:jc w:val="center"/>
        </w:trPr>
        <w:tc>
          <w:tcPr>
            <w:tcW w:w="1222" w:type="dxa"/>
            <w:vAlign w:val="center"/>
          </w:tcPr>
          <w:p w:rsidR="00BB7332" w:rsidRPr="0042332B" w:rsidRDefault="00BB7332" w:rsidP="00744C22">
            <w:pPr>
              <w:pStyle w:val="TAC"/>
            </w:pPr>
            <w:r>
              <w:rPr>
                <w:rFonts w:eastAsia="MS Mincho" w:cs="Arial"/>
                <w:lang w:val="fi-FI" w:eastAsia="ja-JP"/>
              </w:rPr>
              <w:t>CA_n66B</w:t>
            </w:r>
          </w:p>
        </w:tc>
        <w:tc>
          <w:tcPr>
            <w:tcW w:w="993" w:type="dxa"/>
            <w:vAlign w:val="center"/>
          </w:tcPr>
          <w:p w:rsidR="00BB7332" w:rsidRPr="0042332B" w:rsidRDefault="00BB7332" w:rsidP="00744C22">
            <w:pPr>
              <w:pStyle w:val="TAC"/>
            </w:pPr>
            <w:r>
              <w:t>-</w:t>
            </w:r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:rsidR="00BB7332" w:rsidRPr="0042332B" w:rsidRDefault="00BB7332" w:rsidP="00744C22">
            <w:pPr>
              <w:pStyle w:val="TAC"/>
            </w:pPr>
            <w:r>
              <w:rPr>
                <w:rFonts w:eastAsia="MS Mincho" w:cs="Arial"/>
                <w:color w:val="000000"/>
                <w:lang w:val="en-US" w:eastAsia="ja-JP"/>
              </w:rPr>
              <w:t>All feasible BW combinations are supported</w:t>
            </w:r>
          </w:p>
        </w:tc>
        <w:tc>
          <w:tcPr>
            <w:tcW w:w="1209" w:type="dxa"/>
          </w:tcPr>
          <w:p w:rsidR="00BB7332" w:rsidRPr="0042332B" w:rsidRDefault="00BB7332" w:rsidP="00744C22">
            <w:pPr>
              <w:pStyle w:val="TAC"/>
            </w:pPr>
          </w:p>
        </w:tc>
        <w:tc>
          <w:tcPr>
            <w:tcW w:w="1089" w:type="dxa"/>
          </w:tcPr>
          <w:p w:rsidR="00BB7332" w:rsidRPr="0042332B" w:rsidRDefault="00BB7332" w:rsidP="00744C22">
            <w:pPr>
              <w:pStyle w:val="TAC"/>
            </w:pPr>
          </w:p>
        </w:tc>
        <w:tc>
          <w:tcPr>
            <w:tcW w:w="1092" w:type="dxa"/>
          </w:tcPr>
          <w:p w:rsidR="00BB7332" w:rsidRPr="0042332B" w:rsidRDefault="00BB7332" w:rsidP="00744C22">
            <w:pPr>
              <w:pStyle w:val="TAC"/>
            </w:pPr>
          </w:p>
        </w:tc>
        <w:tc>
          <w:tcPr>
            <w:tcW w:w="1089" w:type="dxa"/>
            <w:vAlign w:val="center"/>
          </w:tcPr>
          <w:p w:rsidR="00BB7332" w:rsidRPr="0042332B" w:rsidRDefault="00BB7332" w:rsidP="00744C22">
            <w:pPr>
              <w:pStyle w:val="TAC"/>
            </w:pPr>
            <w:r>
              <w:t>60</w:t>
            </w:r>
          </w:p>
        </w:tc>
        <w:tc>
          <w:tcPr>
            <w:tcW w:w="1148" w:type="dxa"/>
            <w:vAlign w:val="center"/>
          </w:tcPr>
          <w:p w:rsidR="00BB7332" w:rsidRPr="0042332B" w:rsidRDefault="00FB48AC" w:rsidP="00744C22">
            <w:pPr>
              <w:pStyle w:val="TAC"/>
            </w:pPr>
            <w:r>
              <w:t>0</w:t>
            </w:r>
          </w:p>
        </w:tc>
      </w:tr>
      <w:tr w:rsidR="00FB48AC" w:rsidRPr="00372374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536540" w:rsidRDefault="00536540" w:rsidP="005365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536540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FB48AC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FB48AC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FB48AC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C29E9" w:rsidRPr="00372374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A81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C29E9" w:rsidRPr="00FC29E9" w:rsidRDefault="00FC29E9" w:rsidP="00FC29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FC29E9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C29E9" w:rsidRPr="00EC2842" w:rsidRDefault="00FC29E9" w:rsidP="00EC2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EC2842" w:rsidRDefault="00FC29E9" w:rsidP="00EC2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EC2842" w:rsidRDefault="00FC29E9" w:rsidP="00FC29E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C29E9" w:rsidRPr="00EC2842" w:rsidRDefault="00FC29E9" w:rsidP="00FC29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C29E9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C29E9" w:rsidRPr="00EC2842" w:rsidRDefault="00FC29E9" w:rsidP="00EC2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EC2842" w:rsidRDefault="00FC29E9" w:rsidP="00EC2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EC2842" w:rsidRDefault="00FC29E9" w:rsidP="00FC29E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C29E9" w:rsidRPr="00EC2842" w:rsidRDefault="00FC29E9" w:rsidP="00FC29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C29E9" w:rsidRPr="00372374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C29E9" w:rsidRPr="00EC2842" w:rsidRDefault="00FC29E9" w:rsidP="00EC2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EC2842" w:rsidRDefault="00FC29E9" w:rsidP="00EC2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EC2842" w:rsidRDefault="00FC29E9" w:rsidP="00FC29E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C29E9" w:rsidRPr="00EC2842" w:rsidRDefault="00FC29E9" w:rsidP="00FC29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B48AC" w:rsidRPr="00BB552B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:rsidR="00FB48AC" w:rsidRPr="00BB552B" w:rsidRDefault="00FB48AC" w:rsidP="00A81E8F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B48AC" w:rsidRPr="00BB552B" w:rsidRDefault="00FB48AC" w:rsidP="00A81E8F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:rsidR="00FB48AC" w:rsidRPr="00BB552B" w:rsidRDefault="00FB48AC" w:rsidP="00692E1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FB48AC" w:rsidRPr="00BB552B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:rsidR="00FB48AC" w:rsidRPr="00BB552B" w:rsidRDefault="00FB48AC" w:rsidP="00A81E8F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B48AC" w:rsidRPr="00BB552B" w:rsidRDefault="00FB48AC" w:rsidP="00A81E8F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:rsidR="00FB48AC" w:rsidRPr="00BB552B" w:rsidRDefault="00FB48AC" w:rsidP="00692E1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FB48AC" w:rsidRPr="00BB552B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:rsidR="00FB48AC" w:rsidRPr="00BB552B" w:rsidRDefault="00FB48AC" w:rsidP="00A81E8F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B48AC" w:rsidRPr="00BB552B" w:rsidRDefault="00FB48AC" w:rsidP="00A81E8F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:rsidR="00FB48AC" w:rsidRPr="00BB552B" w:rsidRDefault="00FB48AC" w:rsidP="00692E1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</w:tbl>
    <w:p w:rsidR="00246DCF" w:rsidRPr="0042332B" w:rsidRDefault="00246DCF" w:rsidP="00246DCF"/>
    <w:p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995"/>
        <w:gridCol w:w="1478"/>
        <w:gridCol w:w="1312"/>
        <w:gridCol w:w="1209"/>
        <w:gridCol w:w="1089"/>
        <w:gridCol w:w="1092"/>
        <w:gridCol w:w="1089"/>
        <w:gridCol w:w="1148"/>
      </w:tblGrid>
      <w:tr w:rsidR="00BB7332" w:rsidRPr="0042332B" w:rsidTr="00C13B24">
        <w:trPr>
          <w:trHeight w:val="20"/>
          <w:jc w:val="center"/>
        </w:trPr>
        <w:tc>
          <w:tcPr>
            <w:tcW w:w="1223" w:type="dxa"/>
          </w:tcPr>
          <w:p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</w:tcPr>
          <w:p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17" w:type="dxa"/>
            <w:gridSpan w:val="7"/>
          </w:tcPr>
          <w:p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:rsidTr="00C13B24">
        <w:trPr>
          <w:trHeight w:val="20"/>
          <w:jc w:val="center"/>
        </w:trPr>
        <w:tc>
          <w:tcPr>
            <w:tcW w:w="1223" w:type="dxa"/>
            <w:vMerge w:val="restart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5" w:type="dxa"/>
            <w:vMerge w:val="restart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0" w:type="dxa"/>
            <w:gridSpan w:val="5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:rsidTr="00C13B24">
        <w:trPr>
          <w:trHeight w:val="20"/>
          <w:jc w:val="center"/>
        </w:trPr>
        <w:tc>
          <w:tcPr>
            <w:tcW w:w="1223" w:type="dxa"/>
            <w:vMerge/>
            <w:vAlign w:val="center"/>
          </w:tcPr>
          <w:p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5" w:type="dxa"/>
            <w:vMerge/>
          </w:tcPr>
          <w:p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:rsidR="00BB7332" w:rsidRPr="0042332B" w:rsidRDefault="00BB7332" w:rsidP="00B17CC7">
            <w:pPr>
              <w:pStyle w:val="TAH"/>
            </w:pPr>
          </w:p>
        </w:tc>
      </w:tr>
      <w:tr w:rsidR="00BB7332" w:rsidRPr="0042332B" w:rsidTr="00C13B24">
        <w:trPr>
          <w:trHeight w:val="304"/>
          <w:jc w:val="center"/>
        </w:trPr>
        <w:tc>
          <w:tcPr>
            <w:tcW w:w="1223" w:type="dxa"/>
            <w:vMerge w:val="restart"/>
            <w:vAlign w:val="center"/>
          </w:tcPr>
          <w:p w:rsidR="00BB7332" w:rsidRPr="0042332B" w:rsidRDefault="00BB7332" w:rsidP="00B17CC7">
            <w:pPr>
              <w:pStyle w:val="TAC"/>
            </w:pPr>
            <w:r>
              <w:rPr>
                <w:rFonts w:eastAsia="MS Mincho" w:cs="Arial"/>
                <w:lang w:val="en-US" w:eastAsia="ja-JP"/>
              </w:rPr>
              <w:t>CA_</w:t>
            </w:r>
            <w:r w:rsidRPr="0001302F">
              <w:rPr>
                <w:rFonts w:eastAsia="MS Mincho" w:cs="Arial"/>
                <w:lang w:val="en-US" w:eastAsia="ja-JP"/>
              </w:rPr>
              <w:t>n66(2A)</w:t>
            </w:r>
            <w:r w:rsidRPr="00BB7332">
              <w:rPr>
                <w:rFonts w:eastAsia="MS Mincho" w:cs="Arial"/>
                <w:vertAlign w:val="superscript"/>
                <w:lang w:val="en-US" w:eastAsia="ja-JP"/>
              </w:rPr>
              <w:t>1</w:t>
            </w:r>
          </w:p>
        </w:tc>
        <w:tc>
          <w:tcPr>
            <w:tcW w:w="995" w:type="dxa"/>
            <w:vMerge w:val="restart"/>
            <w:vAlign w:val="center"/>
          </w:tcPr>
          <w:p w:rsidR="00BB7332" w:rsidRPr="0042332B" w:rsidRDefault="00BB7332" w:rsidP="00B17CC7">
            <w:pPr>
              <w:pStyle w:val="TAC"/>
            </w:pPr>
            <w:r>
              <w:t>-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C"/>
            </w:pPr>
            <w:r w:rsidRPr="004C5276">
              <w:rPr>
                <w:rFonts w:eastAsia="MS Mincho" w:cs="Arial"/>
                <w:color w:val="000000"/>
                <w:lang w:val="en-US" w:eastAsia="ja-JP"/>
              </w:rPr>
              <w:t>5</w:t>
            </w:r>
            <w:r>
              <w:rPr>
                <w:rFonts w:eastAsia="MS Mincho" w:cs="Arial"/>
                <w:color w:val="000000"/>
                <w:lang w:val="en-US" w:eastAsia="ja-JP"/>
              </w:rPr>
              <w:t>, 10, 15, 20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C"/>
            </w:pPr>
            <w:r>
              <w:rPr>
                <w:rFonts w:eastAsia="MS Mincho" w:cs="Arial"/>
                <w:color w:val="000000"/>
                <w:lang w:val="en-US" w:eastAsia="ja-JP"/>
              </w:rPr>
              <w:t xml:space="preserve">5,10, 15, </w:t>
            </w:r>
            <w:r w:rsidRPr="004C5276">
              <w:rPr>
                <w:rFonts w:eastAsia="MS Mincho" w:cs="Arial"/>
                <w:color w:val="000000"/>
                <w:lang w:val="en-US" w:eastAsia="ja-JP"/>
              </w:rPr>
              <w:t>20, 40</w:t>
            </w:r>
          </w:p>
        </w:tc>
        <w:tc>
          <w:tcPr>
            <w:tcW w:w="1209" w:type="dxa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092" w:type="dxa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</w:tcPr>
          <w:p w:rsidR="00BB7332" w:rsidRPr="0042332B" w:rsidRDefault="00BB7332" w:rsidP="00B17CC7">
            <w:pPr>
              <w:pStyle w:val="TAC"/>
            </w:pPr>
            <w:r>
              <w:t>60</w:t>
            </w:r>
          </w:p>
        </w:tc>
        <w:tc>
          <w:tcPr>
            <w:tcW w:w="1148" w:type="dxa"/>
            <w:vMerge w:val="restart"/>
            <w:vAlign w:val="center"/>
          </w:tcPr>
          <w:p w:rsidR="00BB7332" w:rsidRPr="0042332B" w:rsidRDefault="00BB7332" w:rsidP="00B17CC7">
            <w:pPr>
              <w:pStyle w:val="TAC"/>
            </w:pPr>
          </w:p>
        </w:tc>
      </w:tr>
      <w:tr w:rsidR="00BB7332" w:rsidRPr="0042332B" w:rsidTr="00C13B24">
        <w:trPr>
          <w:trHeight w:val="304"/>
          <w:jc w:val="center"/>
        </w:trPr>
        <w:tc>
          <w:tcPr>
            <w:tcW w:w="1223" w:type="dxa"/>
            <w:vMerge/>
            <w:vAlign w:val="center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995" w:type="dxa"/>
            <w:vMerge/>
            <w:vAlign w:val="center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478" w:type="dxa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C"/>
            </w:pPr>
            <w:r>
              <w:rPr>
                <w:rFonts w:eastAsia="MS Mincho" w:cs="Arial"/>
                <w:color w:val="000000"/>
                <w:lang w:val="en-US" w:eastAsia="ja-JP"/>
              </w:rPr>
              <w:t>40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C"/>
            </w:pPr>
            <w:r>
              <w:rPr>
                <w:rFonts w:eastAsia="MS Mincho" w:cs="Arial"/>
                <w:color w:val="000000"/>
                <w:lang w:val="en-US" w:eastAsia="ja-JP"/>
              </w:rPr>
              <w:t xml:space="preserve">5, 10, </w:t>
            </w:r>
            <w:r w:rsidRPr="004C5276">
              <w:rPr>
                <w:rFonts w:eastAsia="MS Mincho" w:cs="Arial"/>
                <w:color w:val="000000"/>
                <w:lang w:val="en-US" w:eastAsia="ja-JP"/>
              </w:rPr>
              <w:t>15, 20</w:t>
            </w:r>
          </w:p>
        </w:tc>
        <w:tc>
          <w:tcPr>
            <w:tcW w:w="1209" w:type="dxa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092" w:type="dxa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148" w:type="dxa"/>
            <w:vMerge/>
            <w:vAlign w:val="center"/>
          </w:tcPr>
          <w:p w:rsidR="00BB7332" w:rsidRPr="0042332B" w:rsidRDefault="00BB7332" w:rsidP="00B17CC7">
            <w:pPr>
              <w:pStyle w:val="TAC"/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204BA5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E904E3" w:rsidDel="001A1A8D" w:rsidRDefault="00E904E3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E904E3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Del="001A1A8D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Del="001A1A8D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04E3" w:rsidRPr="00E904E3" w:rsidDel="001A1A8D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E904E3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E904E3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904E3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453DB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453DB" w:rsidRPr="00372374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B48AC" w:rsidRPr="0042332B" w:rsidTr="00C13B24">
        <w:trPr>
          <w:trHeight w:val="304"/>
          <w:jc w:val="center"/>
        </w:trPr>
        <w:tc>
          <w:tcPr>
            <w:tcW w:w="10635" w:type="dxa"/>
            <w:gridSpan w:val="9"/>
            <w:vAlign w:val="center"/>
          </w:tcPr>
          <w:p w:rsidR="00FB48AC" w:rsidRPr="0042332B" w:rsidRDefault="00FB48AC" w:rsidP="00FB48AC">
            <w:pPr>
              <w:pStyle w:val="TAC"/>
              <w:jc w:val="left"/>
            </w:pPr>
            <w:r w:rsidRPr="00AE6797">
              <w:rPr>
                <w:rFonts w:eastAsia="MS Mincho" w:cs="Arial"/>
                <w:color w:val="000000"/>
                <w:lang w:val="en-US" w:eastAsia="ja-JP"/>
              </w:rPr>
              <w:t>NOTE 1: 5MHz not applicable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for 30/60 kHz sub carrier spacing</w:t>
            </w:r>
          </w:p>
        </w:tc>
      </w:tr>
    </w:tbl>
    <w:p w:rsidR="00BB7332" w:rsidRPr="00BB7332" w:rsidRDefault="00BB7332" w:rsidP="00BB7332">
      <w:pPr>
        <w:rPr>
          <w:lang w:eastAsia="ja-JP"/>
        </w:rPr>
      </w:pPr>
    </w:p>
    <w:p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:rsidR="007806C5" w:rsidRPr="008B137A" w:rsidRDefault="007806C5" w:rsidP="007806C5">
      <w:pPr>
        <w:pStyle w:val="Caption"/>
        <w:keepNext/>
        <w:rPr>
          <w:lang w:eastAsia="ja-JP"/>
        </w:rPr>
      </w:pPr>
      <w:bookmarkStart w:id="3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:rsidTr="00B41DBA">
        <w:trPr>
          <w:cantSplit/>
        </w:trPr>
        <w:tc>
          <w:tcPr>
            <w:tcW w:w="636" w:type="dxa"/>
          </w:tcPr>
          <w:p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4916CC" w:rsidRPr="00E17D0D" w:rsidTr="00BB7332">
        <w:trPr>
          <w:cantSplit/>
          <w:trHeight w:val="281"/>
        </w:trPr>
        <w:tc>
          <w:tcPr>
            <w:tcW w:w="636" w:type="dxa"/>
          </w:tcPr>
          <w:p w:rsidR="004916CC" w:rsidRPr="001E297D" w:rsidRDefault="004916CC" w:rsidP="004916C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4916CC" w:rsidRPr="001E297D" w:rsidRDefault="004916CC" w:rsidP="004916C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 w:rsidR="00BD4D9B"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:rsidR="004916CC" w:rsidRPr="001E297D" w:rsidRDefault="004916CC" w:rsidP="004916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4916CC" w:rsidRPr="001E297D" w:rsidRDefault="004916CC" w:rsidP="004916CC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4916CC" w:rsidRPr="001E297D" w:rsidRDefault="0082308C" w:rsidP="004916CC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15" w:history="1">
              <w:r w:rsidR="004916CC" w:rsidRPr="00606704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4916CC" w:rsidRPr="001E297D" w:rsidRDefault="004916CC" w:rsidP="004916C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4916CC" w:rsidRPr="00BD4D9B" w:rsidRDefault="004916CC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4916CC" w:rsidRPr="00BD4D9B" w:rsidRDefault="004916CC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:rsidTr="00BD4D9B">
        <w:trPr>
          <w:cantSplit/>
          <w:trHeight w:val="281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16" w:history="1"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BD4D9B" w:rsidRPr="00BD4D9B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BD4D9B" w:rsidRPr="00BD4D9B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:rsidTr="00BD4D9B">
        <w:trPr>
          <w:cantSplit/>
          <w:trHeight w:val="281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17" w:history="1"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BD4D9B" w:rsidRPr="00BD4D9B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BD4D9B" w:rsidRPr="00BD4D9B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:rsidTr="00BD4D9B">
        <w:trPr>
          <w:cantSplit/>
          <w:trHeight w:val="281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18" w:history="1">
              <w:r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BD4D9B" w:rsidRPr="00BD4D9B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BD4D9B" w:rsidRPr="00BD4D9B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:rsidTr="00BD4D9B">
        <w:trPr>
          <w:cantSplit/>
          <w:trHeight w:val="281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19" w:history="1">
              <w:r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:rsidTr="00BD4D9B">
        <w:trPr>
          <w:cantSplit/>
          <w:trHeight w:val="281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0" w:history="1"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:rsidTr="00BD4D9B">
        <w:trPr>
          <w:cantSplit/>
          <w:trHeight w:val="281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1" w:history="1"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:rsidTr="00BD4D9B">
        <w:trPr>
          <w:cantSplit/>
          <w:trHeight w:val="281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2" w:history="1">
              <w:r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:rsidTr="00BD4D9B">
        <w:trPr>
          <w:cantSplit/>
          <w:trHeight w:val="281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3" w:history="1">
              <w:r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:rsidTr="00BD4D9B">
        <w:trPr>
          <w:cantSplit/>
          <w:trHeight w:val="281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4" w:history="1"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:rsidTr="00BD4D9B">
        <w:trPr>
          <w:cantSplit/>
          <w:trHeight w:val="281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5" w:history="1"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:rsidTr="00BD4D9B">
        <w:trPr>
          <w:cantSplit/>
          <w:trHeight w:val="281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6" w:history="1">
              <w:r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A95B60" w:rsidRPr="00E17D0D" w:rsidTr="00C31878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A95B60" w:rsidRPr="00BD4D9B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:rsidR="00A95B60" w:rsidRPr="001E297D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:rsidTr="006E44FA">
        <w:trPr>
          <w:cantSplit/>
          <w:trHeight w:val="416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A95B60" w:rsidRPr="00E17D0D" w:rsidTr="00EF0A74">
        <w:trPr>
          <w:cantSplit/>
          <w:trHeight w:val="500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A95B60" w:rsidRPr="00E17D0D" w:rsidTr="00FA7E4C">
        <w:trPr>
          <w:cantSplit/>
          <w:trHeight w:val="281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</w:tbl>
    <w:p w:rsidR="007806C5" w:rsidRDefault="007806C5" w:rsidP="007806C5">
      <w:pPr>
        <w:pStyle w:val="Caption"/>
        <w:keepNext/>
        <w:rPr>
          <w:sz w:val="28"/>
        </w:rPr>
      </w:pPr>
    </w:p>
    <w:bookmarkEnd w:id="3"/>
    <w:p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:rsidTr="00B41DBA">
        <w:trPr>
          <w:cantSplit/>
        </w:trPr>
        <w:tc>
          <w:tcPr>
            <w:tcW w:w="636" w:type="dxa"/>
          </w:tcPr>
          <w:p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92BE1" w:rsidRPr="00E17D0D" w:rsidTr="00B41DBA">
        <w:trPr>
          <w:cantSplit/>
          <w:trHeight w:val="281"/>
        </w:trPr>
        <w:tc>
          <w:tcPr>
            <w:tcW w:w="636" w:type="dxa"/>
          </w:tcPr>
          <w:p w:rsidR="00392BE1" w:rsidRPr="00B964D0" w:rsidRDefault="00392BE1" w:rsidP="00392BE1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:rsidR="00392BE1" w:rsidRPr="00B964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964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:rsidR="00392BE1" w:rsidRPr="00B964D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7" w:history="1">
              <w:r w:rsidR="00392BE1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392BE1" w:rsidRPr="00E17D0D" w:rsidTr="006C2C7C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:rsidR="00392BE1" w:rsidRPr="00F51FD0" w:rsidRDefault="0082308C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28" w:history="1">
              <w:r w:rsidR="00392BE1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392BE1" w:rsidRPr="00E17D0D" w:rsidTr="00B41DBA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:rsidR="00392BE1" w:rsidRPr="00F51FD0" w:rsidRDefault="0082308C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29" w:history="1">
              <w:r w:rsidR="00392BE1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392BE1" w:rsidRPr="00E17D0D" w:rsidTr="00B41DBA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0" w:history="1">
              <w:r w:rsidR="00392BE1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392BE1" w:rsidRPr="006A085A" w:rsidTr="00461C95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4" w:name="_Hlk516746225"/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1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2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964D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3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4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5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6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7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8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9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5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0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1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2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3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82308C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D00D87" w:rsidRPr="00E17D0D" w:rsidTr="00206D86">
        <w:trPr>
          <w:cantSplit/>
          <w:trHeight w:val="281"/>
        </w:trPr>
        <w:tc>
          <w:tcPr>
            <w:tcW w:w="636" w:type="dxa"/>
          </w:tcPr>
          <w:p w:rsidR="00D00D87" w:rsidRDefault="00D00D87" w:rsidP="00D00D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D00D87" w:rsidRPr="007608BB" w:rsidDel="00392BE1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:rsidR="00D00D87" w:rsidRPr="00BB2070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D00D87" w:rsidRPr="00206D86" w:rsidRDefault="00D00D87" w:rsidP="00C13B2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D00D87" w:rsidRPr="00BB2070" w:rsidRDefault="00D00D87" w:rsidP="00C13B2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D00D87" w:rsidRPr="00BB2070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D00D87" w:rsidRPr="00BB2070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D00D87" w:rsidRPr="00206D86" w:rsidRDefault="00D00D87" w:rsidP="00D00D8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D00D87" w:rsidRPr="007608BB" w:rsidDel="00392BE1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D00D87" w:rsidRPr="00E17D0D" w:rsidTr="00AB7854">
        <w:trPr>
          <w:cantSplit/>
          <w:trHeight w:val="281"/>
        </w:trPr>
        <w:tc>
          <w:tcPr>
            <w:tcW w:w="636" w:type="dxa"/>
          </w:tcPr>
          <w:p w:rsidR="00D00D87" w:rsidRDefault="00D00D87" w:rsidP="00D00D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D00D87" w:rsidRPr="00206D86" w:rsidRDefault="00D00D87" w:rsidP="00C13B2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D00D87" w:rsidRPr="00206D86" w:rsidRDefault="00D00D87" w:rsidP="00C13B2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D00D87" w:rsidRPr="00206D86" w:rsidRDefault="00D00D87" w:rsidP="00D00D8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D00D87" w:rsidRPr="00E17D0D" w:rsidTr="00AB7854">
        <w:trPr>
          <w:cantSplit/>
          <w:trHeight w:val="281"/>
        </w:trPr>
        <w:tc>
          <w:tcPr>
            <w:tcW w:w="636" w:type="dxa"/>
          </w:tcPr>
          <w:p w:rsidR="00D00D87" w:rsidRDefault="00D00D87" w:rsidP="00D00D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D00D87" w:rsidRPr="00206D86" w:rsidRDefault="00D00D87" w:rsidP="00C13B2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D00D87" w:rsidRPr="00206D86" w:rsidRDefault="00D00D87" w:rsidP="00C13B2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D00D87" w:rsidRPr="00206D86" w:rsidRDefault="00D00D87" w:rsidP="00D00D8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5848F9" w:rsidRPr="00206D86" w:rsidTr="005715FE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5848F9" w:rsidRPr="00206D86" w:rsidTr="005715FE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5848F9" w:rsidRPr="00206D86" w:rsidTr="005715FE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 w:rsidR="00A741FD"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 w:rsidR="00A741FD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 w:rsidR="00A741FD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5848F9" w:rsidRPr="00206D86" w:rsidTr="005715FE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5848F9" w:rsidRPr="00206D86" w:rsidTr="005715FE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5848F9" w:rsidRPr="00206D86" w:rsidTr="005715FE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DC_n260(2A-P)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5848F9" w:rsidRPr="00E17D0D" w:rsidTr="00AB7854">
        <w:trPr>
          <w:cantSplit/>
          <w:trHeight w:val="281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bookmarkEnd w:id="4"/>
      <w:bookmarkEnd w:id="5"/>
    </w:tbl>
    <w:p w:rsidR="007806C5" w:rsidRDefault="007806C5" w:rsidP="007806C5">
      <w:pPr>
        <w:pStyle w:val="Caption"/>
        <w:keepNext/>
        <w:rPr>
          <w:sz w:val="28"/>
        </w:rPr>
      </w:pPr>
    </w:p>
    <w:p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9"/>
        <w:gridCol w:w="946"/>
        <w:gridCol w:w="946"/>
        <w:gridCol w:w="946"/>
        <w:gridCol w:w="949"/>
        <w:gridCol w:w="946"/>
        <w:gridCol w:w="949"/>
        <w:gridCol w:w="964"/>
        <w:gridCol w:w="1894"/>
        <w:gridCol w:w="1142"/>
        <w:gridCol w:w="1148"/>
      </w:tblGrid>
      <w:tr w:rsidR="00246DCF" w:rsidRPr="005B0DB1" w:rsidTr="00246DCF">
        <w:trPr>
          <w:trHeight w:val="253"/>
          <w:jc w:val="center"/>
        </w:trPr>
        <w:tc>
          <w:tcPr>
            <w:tcW w:w="545" w:type="pct"/>
            <w:vAlign w:val="center"/>
          </w:tcPr>
          <w:p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:rsidR="00246DCF" w:rsidRPr="005B0DB1" w:rsidRDefault="00246DCF" w:rsidP="00B41DBA">
            <w:pPr>
              <w:pStyle w:val="TAH"/>
            </w:pPr>
          </w:p>
        </w:tc>
        <w:tc>
          <w:tcPr>
            <w:tcW w:w="3782" w:type="pct"/>
            <w:gridSpan w:val="11"/>
            <w:shd w:val="clear" w:color="auto" w:fill="auto"/>
            <w:vAlign w:val="center"/>
          </w:tcPr>
          <w:p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:rsidTr="00246DCF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37" w:type="pct"/>
            <w:gridSpan w:val="8"/>
            <w:shd w:val="clear" w:color="auto" w:fill="auto"/>
            <w:vAlign w:val="center"/>
          </w:tcPr>
          <w:p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vMerge w:val="restart"/>
            <w:vAlign w:val="center"/>
          </w:tcPr>
          <w:p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vMerge w:val="restart"/>
            <w:vAlign w:val="center"/>
          </w:tcPr>
          <w:p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69" w:type="pct"/>
            <w:vMerge w:val="restart"/>
            <w:vAlign w:val="center"/>
          </w:tcPr>
          <w:p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:rsidTr="00246DCF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10" w:type="pc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vMerge/>
            <w:vAlign w:val="center"/>
          </w:tcPr>
          <w:p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vMerge/>
            <w:vAlign w:val="center"/>
          </w:tcPr>
          <w:p w:rsidR="00246DCF" w:rsidRPr="005B0DB1" w:rsidRDefault="00246DCF" w:rsidP="00B41DBA">
            <w:pPr>
              <w:pStyle w:val="TAH"/>
            </w:pPr>
          </w:p>
        </w:tc>
        <w:tc>
          <w:tcPr>
            <w:tcW w:w="369" w:type="pct"/>
            <w:vMerge/>
            <w:vAlign w:val="center"/>
          </w:tcPr>
          <w:p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9" w:type="pct"/>
            <w:vMerge w:val="restart"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9" w:type="pct"/>
            <w:vMerge w:val="restart"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9" w:type="pct"/>
            <w:vMerge w:val="restart"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300</w:t>
            </w:r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500</w:t>
            </w:r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700</w:t>
            </w:r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C12D5F" w:rsidRPr="005B0DB1" w:rsidTr="00352493">
        <w:trPr>
          <w:trHeight w:val="253"/>
          <w:jc w:val="center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200</w:t>
            </w:r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0</w:t>
            </w:r>
          </w:p>
        </w:tc>
        <w:tc>
          <w:tcPr>
            <w:tcW w:w="369" w:type="pct"/>
            <w:vMerge w:val="restart"/>
            <w:vAlign w:val="center"/>
          </w:tcPr>
          <w:p w:rsidR="00C12D5F" w:rsidRPr="005B0DB1" w:rsidRDefault="00C12D5F" w:rsidP="003524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C12D5F" w:rsidRPr="005B0DB1" w:rsidTr="00352493">
        <w:trPr>
          <w:trHeight w:val="253"/>
          <w:jc w:val="center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300</w:t>
            </w:r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C12D5F" w:rsidRPr="005B0DB1" w:rsidRDefault="00C12D5F" w:rsidP="00352493">
            <w:pPr>
              <w:pStyle w:val="TAC"/>
              <w:rPr>
                <w:lang w:eastAsia="ja-JP"/>
              </w:rPr>
            </w:pPr>
          </w:p>
        </w:tc>
      </w:tr>
      <w:tr w:rsidR="00C12D5F" w:rsidRPr="005B0DB1" w:rsidTr="00352493">
        <w:trPr>
          <w:trHeight w:val="253"/>
          <w:jc w:val="center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400</w:t>
            </w:r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C12D5F" w:rsidRPr="005B0DB1" w:rsidRDefault="00C12D5F" w:rsidP="00352493">
            <w:pPr>
              <w:pStyle w:val="TAC"/>
              <w:rPr>
                <w:lang w:eastAsia="ja-JP"/>
              </w:rPr>
            </w:pPr>
          </w:p>
        </w:tc>
      </w:tr>
      <w:tr w:rsidR="00C12D5F" w:rsidRPr="005B0DB1" w:rsidTr="00352493">
        <w:trPr>
          <w:trHeight w:val="253"/>
          <w:jc w:val="center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500</w:t>
            </w:r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C12D5F" w:rsidRPr="005B0DB1" w:rsidRDefault="00C12D5F" w:rsidP="00352493">
            <w:pPr>
              <w:pStyle w:val="TAC"/>
              <w:rPr>
                <w:lang w:eastAsia="ja-JP"/>
              </w:rPr>
            </w:pPr>
          </w:p>
        </w:tc>
      </w:tr>
      <w:tr w:rsidR="00C12D5F" w:rsidRPr="005B0DB1" w:rsidTr="00352493">
        <w:trPr>
          <w:trHeight w:val="253"/>
          <w:jc w:val="center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600</w:t>
            </w:r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C12D5F" w:rsidRPr="005B0DB1" w:rsidRDefault="00C12D5F" w:rsidP="00352493">
            <w:pPr>
              <w:pStyle w:val="TAC"/>
              <w:rPr>
                <w:lang w:eastAsia="ja-JP"/>
              </w:rPr>
            </w:pPr>
          </w:p>
        </w:tc>
      </w:tr>
      <w:tr w:rsidR="00C12D5F" w:rsidRPr="005B0DB1" w:rsidTr="00352493">
        <w:trPr>
          <w:trHeight w:val="253"/>
          <w:jc w:val="center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700</w:t>
            </w:r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C12D5F" w:rsidRPr="005B0DB1" w:rsidRDefault="00C12D5F" w:rsidP="00352493">
            <w:pPr>
              <w:pStyle w:val="TAC"/>
              <w:rPr>
                <w:lang w:eastAsia="ja-JP"/>
              </w:rPr>
            </w:pPr>
          </w:p>
        </w:tc>
      </w:tr>
      <w:tr w:rsidR="00C12D5F" w:rsidRPr="005B0DB1" w:rsidTr="00352493">
        <w:trPr>
          <w:trHeight w:val="253"/>
          <w:jc w:val="center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</w:pPr>
            <w:r>
              <w:t>50, 100</w:t>
            </w: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800</w:t>
            </w:r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</w:pPr>
            <w:r>
              <w:t>0</w:t>
            </w:r>
          </w:p>
        </w:tc>
        <w:tc>
          <w:tcPr>
            <w:tcW w:w="369" w:type="pct"/>
            <w:vMerge/>
            <w:vAlign w:val="center"/>
          </w:tcPr>
          <w:p w:rsidR="00C12D5F" w:rsidRPr="005B0DB1" w:rsidRDefault="00C12D5F" w:rsidP="00352493">
            <w:pPr>
              <w:pStyle w:val="TAC"/>
              <w:rPr>
                <w:lang w:eastAsia="ja-JP"/>
              </w:rPr>
            </w:pPr>
          </w:p>
        </w:tc>
      </w:tr>
    </w:tbl>
    <w:p w:rsidR="00246DCF" w:rsidRPr="005B0DB1" w:rsidRDefault="00246DCF" w:rsidP="00246DCF"/>
    <w:p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2309"/>
        <w:gridCol w:w="944"/>
        <w:gridCol w:w="1355"/>
      </w:tblGrid>
      <w:tr w:rsidR="00EB1B5B" w:rsidRPr="005B0DB1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:rsidTr="005C7143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76" w:type="pct"/>
            <w:vMerge w:val="restart"/>
            <w:vAlign w:val="center"/>
          </w:tcPr>
          <w:p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296" w:type="pct"/>
            <w:gridSpan w:val="10"/>
            <w:shd w:val="clear" w:color="auto" w:fill="auto"/>
            <w:vAlign w:val="center"/>
          </w:tcPr>
          <w:p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80" w:type="pct"/>
            <w:vMerge w:val="restart"/>
            <w:vAlign w:val="center"/>
          </w:tcPr>
          <w:p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21" w:type="pct"/>
            <w:vMerge w:val="restart"/>
            <w:vAlign w:val="center"/>
          </w:tcPr>
          <w:p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56" w:type="pct"/>
            <w:vMerge w:val="restart"/>
            <w:vAlign w:val="center"/>
          </w:tcPr>
          <w:p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EB1B5B" w:rsidRPr="005B0DB1" w:rsidTr="005C7143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EB1B5B" w:rsidRPr="005B0DB1" w:rsidRDefault="00EB1B5B" w:rsidP="00B41DBA">
            <w:pPr>
              <w:pStyle w:val="TAH"/>
            </w:pPr>
          </w:p>
        </w:tc>
        <w:tc>
          <w:tcPr>
            <w:tcW w:w="476" w:type="pct"/>
            <w:vMerge/>
          </w:tcPr>
          <w:p w:rsidR="00EB1B5B" w:rsidRPr="005B0DB1" w:rsidRDefault="00EB1B5B" w:rsidP="00B41DBA">
            <w:pPr>
              <w:pStyle w:val="TAH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</w:tcPr>
          <w:p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3" w:type="pct"/>
          </w:tcPr>
          <w:p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80" w:type="pct"/>
            <w:vMerge/>
            <w:vAlign w:val="center"/>
          </w:tcPr>
          <w:p w:rsidR="00EB1B5B" w:rsidRPr="005B0DB1" w:rsidRDefault="00EB1B5B" w:rsidP="00B41DBA">
            <w:pPr>
              <w:pStyle w:val="TAH"/>
            </w:pPr>
          </w:p>
        </w:tc>
        <w:tc>
          <w:tcPr>
            <w:tcW w:w="321" w:type="pct"/>
            <w:vMerge/>
            <w:vAlign w:val="center"/>
          </w:tcPr>
          <w:p w:rsidR="00EB1B5B" w:rsidRPr="005B0DB1" w:rsidRDefault="00EB1B5B" w:rsidP="00B41DBA">
            <w:pPr>
              <w:pStyle w:val="TAH"/>
            </w:pPr>
          </w:p>
        </w:tc>
        <w:tc>
          <w:tcPr>
            <w:tcW w:w="456" w:type="pct"/>
            <w:vMerge/>
            <w:vAlign w:val="center"/>
          </w:tcPr>
          <w:p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80" w:type="pct"/>
            <w:vAlign w:val="center"/>
          </w:tcPr>
          <w:p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:rsidTr="004420D1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:rsidTr="004420D1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:rsidTr="004420D1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:rsidTr="004420D1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:rsidR="00AF0B14" w:rsidRPr="005B0DB1" w:rsidRDefault="00AF0B14" w:rsidP="00AF0B14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</w:p>
        </w:tc>
        <w:tc>
          <w:tcPr>
            <w:tcW w:w="233" w:type="pct"/>
          </w:tcPr>
          <w:p w:rsidR="00AF0B14" w:rsidRDefault="00AF0B14" w:rsidP="00AF0B14">
            <w:pPr>
              <w:pStyle w:val="TAC"/>
            </w:pPr>
          </w:p>
        </w:tc>
        <w:tc>
          <w:tcPr>
            <w:tcW w:w="232" w:type="pct"/>
          </w:tcPr>
          <w:p w:rsidR="00AF0B14" w:rsidRDefault="00AF0B14" w:rsidP="00AF0B14">
            <w:pPr>
              <w:pStyle w:val="TAC"/>
            </w:pPr>
          </w:p>
        </w:tc>
        <w:tc>
          <w:tcPr>
            <w:tcW w:w="780" w:type="pct"/>
            <w:vAlign w:val="center"/>
          </w:tcPr>
          <w:p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AF0B14" w:rsidRPr="005B0DB1" w:rsidRDefault="00AF0B14" w:rsidP="00AF0B14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AF0B14" w:rsidRPr="005B0DB1" w:rsidRDefault="00AF0B14" w:rsidP="00AF0B14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</w:p>
        </w:tc>
        <w:tc>
          <w:tcPr>
            <w:tcW w:w="233" w:type="pct"/>
          </w:tcPr>
          <w:p w:rsidR="00AF0B14" w:rsidRDefault="00AF0B14" w:rsidP="00AF0B14">
            <w:pPr>
              <w:pStyle w:val="TAC"/>
            </w:pPr>
          </w:p>
        </w:tc>
        <w:tc>
          <w:tcPr>
            <w:tcW w:w="232" w:type="pct"/>
          </w:tcPr>
          <w:p w:rsidR="00AF0B14" w:rsidRDefault="00AF0B14" w:rsidP="00AF0B14">
            <w:pPr>
              <w:pStyle w:val="TAC"/>
            </w:pPr>
          </w:p>
        </w:tc>
        <w:tc>
          <w:tcPr>
            <w:tcW w:w="780" w:type="pct"/>
            <w:vAlign w:val="center"/>
          </w:tcPr>
          <w:p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AF0B14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:rsidTr="00EC2842">
        <w:trPr>
          <w:trHeight w:val="253"/>
          <w:jc w:val="center"/>
        </w:trPr>
        <w:tc>
          <w:tcPr>
            <w:tcW w:w="457" w:type="pct"/>
            <w:vMerge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EC2842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:rsidTr="00EC2842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9338EA" w:rsidRPr="005B0DB1" w:rsidRDefault="009338EA" w:rsidP="009338EA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9338EA" w:rsidRPr="005B0DB1" w:rsidRDefault="009338EA" w:rsidP="009338EA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29" w:type="pct"/>
          </w:tcPr>
          <w:p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29" w:type="pct"/>
          </w:tcPr>
          <w:p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29" w:type="pct"/>
          </w:tcPr>
          <w:p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29" w:type="pct"/>
          </w:tcPr>
          <w:p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29" w:type="pct"/>
          </w:tcPr>
          <w:p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3" w:type="pct"/>
          </w:tcPr>
          <w:p w:rsidR="009338EA" w:rsidRDefault="009338EA" w:rsidP="009338EA">
            <w:pPr>
              <w:pStyle w:val="TAC"/>
            </w:pPr>
          </w:p>
        </w:tc>
        <w:tc>
          <w:tcPr>
            <w:tcW w:w="232" w:type="pct"/>
          </w:tcPr>
          <w:p w:rsidR="009338EA" w:rsidRDefault="009338EA" w:rsidP="009338EA">
            <w:pPr>
              <w:pStyle w:val="TAC"/>
            </w:pPr>
          </w:p>
        </w:tc>
        <w:tc>
          <w:tcPr>
            <w:tcW w:w="780" w:type="pct"/>
            <w:vAlign w:val="center"/>
          </w:tcPr>
          <w:p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21" w:type="pct"/>
          </w:tcPr>
          <w:p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:rsidTr="007421D2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7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:rsidTr="007421D2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:rsidTr="0027505A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7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:rsidTr="0027505A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:rsidTr="0027505A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7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:rsidTr="0027505A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:rsidTr="0027505A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:rsidTr="0027505A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</w:pP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:rsidTr="0019177F">
        <w:trPr>
          <w:trHeight w:val="253"/>
          <w:jc w:val="center"/>
        </w:trPr>
        <w:tc>
          <w:tcPr>
            <w:tcW w:w="5000" w:type="pct"/>
            <w:gridSpan w:val="16"/>
          </w:tcPr>
          <w:p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:rsidR="00246DCF" w:rsidRDefault="00246DCF" w:rsidP="00246DCF"/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:rsidR="00822491" w:rsidRPr="00621D1D" w:rsidRDefault="00621D1D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t>Table 4-3 Bandwidth combination</w:t>
            </w:r>
            <w:r w:rsidR="004037AD">
              <w:t xml:space="preserve"> </w:t>
            </w:r>
            <w:r w:rsidR="004037AD" w:rsidRPr="00963101">
              <w:t>fallback group</w:t>
            </w:r>
            <w:r>
              <w:t xml:space="preserve">s for </w:t>
            </w:r>
            <w:r>
              <w:rPr>
                <w:rFonts w:hint="eastAsia"/>
              </w:rPr>
              <w:t xml:space="preserve">Intra band non-contiguous </w:t>
            </w:r>
            <w:r>
              <w:t>CA</w:t>
            </w:r>
            <w:r>
              <w:rPr>
                <w:rFonts w:hint="eastAsia"/>
              </w:rPr>
              <w:t xml:space="preserve"> configurations</w:t>
            </w:r>
            <w:r>
              <w:t xml:space="preserve"> FR2</w:t>
            </w:r>
            <w:r w:rsidR="00822491"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:rsidTr="00822491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:rsidTr="005715FE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:rsidTr="005715FE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:rsidTr="005715FE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:rsidTr="005715FE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:rsidTr="005715FE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:rsidTr="005715FE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:rsidTr="00822491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96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:rsidR="002C2D4A" w:rsidRPr="00606704" w:rsidRDefault="002C2D4A" w:rsidP="002C2D4A">
      <w:pPr>
        <w:spacing w:after="0"/>
        <w:rPr>
          <w:lang w:val="en-US"/>
        </w:rPr>
      </w:pPr>
    </w:p>
    <w:p w:rsidR="002C2D4A" w:rsidRPr="00606704" w:rsidRDefault="002C2D4A" w:rsidP="002C2D4A">
      <w:pPr>
        <w:spacing w:after="0"/>
        <w:rPr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Hisilicon</w:t>
            </w:r>
          </w:p>
        </w:tc>
      </w:tr>
      <w:tr w:rsidR="001E297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ASUSTek</w:t>
            </w:r>
          </w:p>
        </w:tc>
      </w:tr>
      <w:tr w:rsidR="000B5BD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:rsidTr="00E35A35">
        <w:trPr>
          <w:jc w:val="center"/>
        </w:trPr>
        <w:tc>
          <w:tcPr>
            <w:tcW w:w="0" w:type="auto"/>
            <w:shd w:val="clear" w:color="auto" w:fill="auto"/>
          </w:tcPr>
          <w:p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08C" w:rsidRDefault="0082308C">
      <w:r>
        <w:separator/>
      </w:r>
    </w:p>
  </w:endnote>
  <w:endnote w:type="continuationSeparator" w:id="0">
    <w:p w:rsidR="0082308C" w:rsidRDefault="00823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08C" w:rsidRDefault="0082308C">
      <w:r>
        <w:separator/>
      </w:r>
    </w:p>
  </w:footnote>
  <w:footnote w:type="continuationSeparator" w:id="0">
    <w:p w:rsidR="0082308C" w:rsidRDefault="00823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31A8"/>
    <w:rsid w:val="00025316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2A56"/>
    <w:rsid w:val="0008450D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1001BD"/>
    <w:rsid w:val="00102222"/>
    <w:rsid w:val="00116CAC"/>
    <w:rsid w:val="00117834"/>
    <w:rsid w:val="00120541"/>
    <w:rsid w:val="00120EE9"/>
    <w:rsid w:val="001211F3"/>
    <w:rsid w:val="001653C1"/>
    <w:rsid w:val="00174617"/>
    <w:rsid w:val="001759A7"/>
    <w:rsid w:val="00184660"/>
    <w:rsid w:val="0019177F"/>
    <w:rsid w:val="0019450C"/>
    <w:rsid w:val="001A4192"/>
    <w:rsid w:val="001B2B96"/>
    <w:rsid w:val="001C5C86"/>
    <w:rsid w:val="001C718D"/>
    <w:rsid w:val="001D027C"/>
    <w:rsid w:val="001E297D"/>
    <w:rsid w:val="001F3C29"/>
    <w:rsid w:val="001F7EB4"/>
    <w:rsid w:val="002000C2"/>
    <w:rsid w:val="00204BA5"/>
    <w:rsid w:val="00205F25"/>
    <w:rsid w:val="00206D86"/>
    <w:rsid w:val="00211BCC"/>
    <w:rsid w:val="002132C5"/>
    <w:rsid w:val="002173D5"/>
    <w:rsid w:val="0022193C"/>
    <w:rsid w:val="00221B1E"/>
    <w:rsid w:val="00223071"/>
    <w:rsid w:val="00224D95"/>
    <w:rsid w:val="0022696B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6403"/>
    <w:rsid w:val="00281520"/>
    <w:rsid w:val="002A3CFE"/>
    <w:rsid w:val="002C2D4A"/>
    <w:rsid w:val="002E1C06"/>
    <w:rsid w:val="002E5909"/>
    <w:rsid w:val="002E5CBA"/>
    <w:rsid w:val="002E6A7D"/>
    <w:rsid w:val="002E7A9E"/>
    <w:rsid w:val="002F0327"/>
    <w:rsid w:val="002F0BEB"/>
    <w:rsid w:val="002F3C41"/>
    <w:rsid w:val="0030045C"/>
    <w:rsid w:val="00310D52"/>
    <w:rsid w:val="003205AD"/>
    <w:rsid w:val="003205FB"/>
    <w:rsid w:val="0033027D"/>
    <w:rsid w:val="0033412F"/>
    <w:rsid w:val="0033485B"/>
    <w:rsid w:val="00335FB2"/>
    <w:rsid w:val="00344158"/>
    <w:rsid w:val="00352493"/>
    <w:rsid w:val="00356336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F119F"/>
    <w:rsid w:val="003F268E"/>
    <w:rsid w:val="003F5F95"/>
    <w:rsid w:val="003F7B3D"/>
    <w:rsid w:val="004004F3"/>
    <w:rsid w:val="004037AD"/>
    <w:rsid w:val="00404995"/>
    <w:rsid w:val="00411698"/>
    <w:rsid w:val="00414164"/>
    <w:rsid w:val="0041789B"/>
    <w:rsid w:val="004260A5"/>
    <w:rsid w:val="00426C20"/>
    <w:rsid w:val="00432283"/>
    <w:rsid w:val="00434F26"/>
    <w:rsid w:val="0043745F"/>
    <w:rsid w:val="0044029F"/>
    <w:rsid w:val="004420D1"/>
    <w:rsid w:val="004554FC"/>
    <w:rsid w:val="00461C95"/>
    <w:rsid w:val="00463EFD"/>
    <w:rsid w:val="0048267C"/>
    <w:rsid w:val="004876B9"/>
    <w:rsid w:val="004916CC"/>
    <w:rsid w:val="00491900"/>
    <w:rsid w:val="00493A79"/>
    <w:rsid w:val="004A40BE"/>
    <w:rsid w:val="004A6A60"/>
    <w:rsid w:val="004C634D"/>
    <w:rsid w:val="004D1D6C"/>
    <w:rsid w:val="004D231F"/>
    <w:rsid w:val="004D24B9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4059"/>
    <w:rsid w:val="005764B7"/>
    <w:rsid w:val="005848F9"/>
    <w:rsid w:val="00590087"/>
    <w:rsid w:val="00590CBD"/>
    <w:rsid w:val="005C06B5"/>
    <w:rsid w:val="005C4F58"/>
    <w:rsid w:val="005C5E8D"/>
    <w:rsid w:val="005C7143"/>
    <w:rsid w:val="005C78F2"/>
    <w:rsid w:val="005D057C"/>
    <w:rsid w:val="005D3FEC"/>
    <w:rsid w:val="005D44BE"/>
    <w:rsid w:val="005F0E32"/>
    <w:rsid w:val="006056E6"/>
    <w:rsid w:val="00606704"/>
    <w:rsid w:val="00610134"/>
    <w:rsid w:val="00611EC4"/>
    <w:rsid w:val="00612542"/>
    <w:rsid w:val="006146D2"/>
    <w:rsid w:val="00614A01"/>
    <w:rsid w:val="00616F86"/>
    <w:rsid w:val="00620B3F"/>
    <w:rsid w:val="00621D1D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71BBB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E0F19"/>
    <w:rsid w:val="006E1FDA"/>
    <w:rsid w:val="006E289C"/>
    <w:rsid w:val="006E44FA"/>
    <w:rsid w:val="006E5E87"/>
    <w:rsid w:val="006F188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8034D"/>
    <w:rsid w:val="007806C5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22491"/>
    <w:rsid w:val="0082308C"/>
    <w:rsid w:val="00827C5B"/>
    <w:rsid w:val="00830D78"/>
    <w:rsid w:val="008320B1"/>
    <w:rsid w:val="00832C32"/>
    <w:rsid w:val="00834A60"/>
    <w:rsid w:val="00843E0D"/>
    <w:rsid w:val="00863E89"/>
    <w:rsid w:val="00872B3B"/>
    <w:rsid w:val="0088222A"/>
    <w:rsid w:val="0088760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8F1BF2"/>
    <w:rsid w:val="00931A53"/>
    <w:rsid w:val="009338EA"/>
    <w:rsid w:val="00933EBC"/>
    <w:rsid w:val="00934D10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82CD6"/>
    <w:rsid w:val="00985B73"/>
    <w:rsid w:val="009870A7"/>
    <w:rsid w:val="0098769E"/>
    <w:rsid w:val="00992266"/>
    <w:rsid w:val="00994335"/>
    <w:rsid w:val="00994A54"/>
    <w:rsid w:val="009A3BC4"/>
    <w:rsid w:val="009B1936"/>
    <w:rsid w:val="009B493F"/>
    <w:rsid w:val="009C133A"/>
    <w:rsid w:val="009C2977"/>
    <w:rsid w:val="009C2DCC"/>
    <w:rsid w:val="009D72C7"/>
    <w:rsid w:val="009E6C21"/>
    <w:rsid w:val="009F123C"/>
    <w:rsid w:val="009F17D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7445"/>
    <w:rsid w:val="00A54B19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B15F7"/>
    <w:rsid w:val="00AB3A50"/>
    <w:rsid w:val="00AB58BF"/>
    <w:rsid w:val="00AB7854"/>
    <w:rsid w:val="00AC440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709"/>
    <w:rsid w:val="00B17CC7"/>
    <w:rsid w:val="00B21F82"/>
    <w:rsid w:val="00B27127"/>
    <w:rsid w:val="00B2743D"/>
    <w:rsid w:val="00B3015C"/>
    <w:rsid w:val="00B32A2E"/>
    <w:rsid w:val="00B344D8"/>
    <w:rsid w:val="00B41DBA"/>
    <w:rsid w:val="00B73B4C"/>
    <w:rsid w:val="00B73F75"/>
    <w:rsid w:val="00B83292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B2070"/>
    <w:rsid w:val="00BB7332"/>
    <w:rsid w:val="00BC0CBC"/>
    <w:rsid w:val="00BC3111"/>
    <w:rsid w:val="00BC642A"/>
    <w:rsid w:val="00BD01C3"/>
    <w:rsid w:val="00BD4D9B"/>
    <w:rsid w:val="00BE52CC"/>
    <w:rsid w:val="00BE7633"/>
    <w:rsid w:val="00BF186A"/>
    <w:rsid w:val="00BF7C9D"/>
    <w:rsid w:val="00C01E8C"/>
    <w:rsid w:val="00C03E01"/>
    <w:rsid w:val="00C05AC6"/>
    <w:rsid w:val="00C12D5F"/>
    <w:rsid w:val="00C13B24"/>
    <w:rsid w:val="00C1672F"/>
    <w:rsid w:val="00C27CA9"/>
    <w:rsid w:val="00C317E7"/>
    <w:rsid w:val="00C31878"/>
    <w:rsid w:val="00C3799C"/>
    <w:rsid w:val="00C43D1E"/>
    <w:rsid w:val="00C44336"/>
    <w:rsid w:val="00C453DB"/>
    <w:rsid w:val="00C50F7C"/>
    <w:rsid w:val="00C51704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F6810"/>
    <w:rsid w:val="00CF7083"/>
    <w:rsid w:val="00CF7D4F"/>
    <w:rsid w:val="00D00D87"/>
    <w:rsid w:val="00D23BDF"/>
    <w:rsid w:val="00D31CC8"/>
    <w:rsid w:val="00D32678"/>
    <w:rsid w:val="00D521C1"/>
    <w:rsid w:val="00D71F40"/>
    <w:rsid w:val="00D7378E"/>
    <w:rsid w:val="00D77416"/>
    <w:rsid w:val="00D80FC6"/>
    <w:rsid w:val="00D85D0E"/>
    <w:rsid w:val="00DA0653"/>
    <w:rsid w:val="00DA74F3"/>
    <w:rsid w:val="00DB69F3"/>
    <w:rsid w:val="00DB6E95"/>
    <w:rsid w:val="00DC4868"/>
    <w:rsid w:val="00DC4907"/>
    <w:rsid w:val="00DD017C"/>
    <w:rsid w:val="00DD397A"/>
    <w:rsid w:val="00DD58B7"/>
    <w:rsid w:val="00DD6699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3476E"/>
    <w:rsid w:val="00E35A35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2842"/>
    <w:rsid w:val="00EC3039"/>
    <w:rsid w:val="00ED67DA"/>
    <w:rsid w:val="00ED7A5B"/>
    <w:rsid w:val="00EE15ED"/>
    <w:rsid w:val="00EF0A74"/>
    <w:rsid w:val="00EF4EEA"/>
    <w:rsid w:val="00F0023A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62688"/>
    <w:rsid w:val="00F70F1C"/>
    <w:rsid w:val="00F83D11"/>
    <w:rsid w:val="00F85614"/>
    <w:rsid w:val="00F921F1"/>
    <w:rsid w:val="00FA40C6"/>
    <w:rsid w:val="00FA7E4C"/>
    <w:rsid w:val="00FB127E"/>
    <w:rsid w:val="00FB48AC"/>
    <w:rsid w:val="00FC0804"/>
    <w:rsid w:val="00FC29E9"/>
    <w:rsid w:val="00FC3B6D"/>
    <w:rsid w:val="00FD3A4E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eng.wang@team.telstra.com" TargetMode="External"/><Relationship Id="rId21" Type="http://schemas.openxmlformats.org/officeDocument/2006/relationships/hyperlink" Target="mailto:meng.wang@team.telstra.com" TargetMode="External"/><Relationship Id="rId34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eng.wang@team.telstra.com" TargetMode="External"/><Relationship Id="rId29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meng.wang@team.telstra.com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meng.wang@team.telstra.com" TargetMode="External"/><Relationship Id="rId14" Type="http://schemas.openxmlformats.org/officeDocument/2006/relationships/hyperlink" Target="mailto:pohanhsieh@cht.com.tw" TargetMode="External"/><Relationship Id="rId22" Type="http://schemas.openxmlformats.org/officeDocument/2006/relationships/hyperlink" Target="mailto:meng.wang@team.telstra.com" TargetMode="External"/><Relationship Id="rId27" Type="http://schemas.openxmlformats.org/officeDocument/2006/relationships/hyperlink" Target="mailto:Marc.grant@att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meng.wang@team.telstra.com" TargetMode="External"/><Relationship Id="rId25" Type="http://schemas.openxmlformats.org/officeDocument/2006/relationships/hyperlink" Target="mailto:meng.wang@team.telstra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meng.wang@team.telstra.com" TargetMode="External"/><Relationship Id="rId41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eng.wang@team.telstra.com" TargetMode="External"/><Relationship Id="rId23" Type="http://schemas.openxmlformats.org/officeDocument/2006/relationships/hyperlink" Target="mailto:meng.wang@team.telstra.com" TargetMode="External"/><Relationship Id="rId28" Type="http://schemas.openxmlformats.org/officeDocument/2006/relationships/hyperlink" Target="mailto:Marc.grant@att.com" TargetMode="External"/><Relationship Id="rId36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meng.wang@team.telstra.com" TargetMode="External"/><Relationship Id="rId39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4B427-0226-4FFF-B3E2-BB2B6FB9E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8654</Words>
  <Characters>45870</Characters>
  <Application>Microsoft Office Word</Application>
  <DocSecurity>0</DocSecurity>
  <Lines>382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54416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</cp:revision>
  <cp:lastPrinted>2000-02-29T10:31:00Z</cp:lastPrinted>
  <dcterms:created xsi:type="dcterms:W3CDTF">2018-08-30T07:01:00Z</dcterms:created>
  <dcterms:modified xsi:type="dcterms:W3CDTF">2018-08-30T08:17:00Z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